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6692" w:rsidP="00216692" w:rsidRDefault="00216692" w14:paraId="542A76CD" w14:textId="67DDAC4B">
      <w:pPr>
        <w:tabs>
          <w:tab w:val="left" w:pos="993"/>
          <w:tab w:val="left" w:pos="1134"/>
        </w:tabs>
        <w:rPr>
          <w:rFonts w:cs="Arial"/>
        </w:rPr>
      </w:pPr>
      <w:r w:rsidRPr="207F348F" w:rsidR="00216692">
        <w:rPr>
          <w:rFonts w:cs="Arial"/>
        </w:rPr>
        <w:t>Številka:</w:t>
      </w:r>
      <w:r w:rsidRPr="207F348F" w:rsidR="007347D4">
        <w:rPr>
          <w:rFonts w:cs="Arial"/>
        </w:rPr>
        <w:t xml:space="preserve"> </w:t>
      </w:r>
      <w:r w:rsidRPr="207F348F" w:rsidR="4E7ABA90">
        <w:rPr>
          <w:rFonts w:cs="Arial"/>
        </w:rPr>
        <w:t>1</w:t>
      </w:r>
      <w:r w:rsidRPr="207F348F" w:rsidR="00CB1F5E">
        <w:rPr>
          <w:rFonts w:cs="Arial"/>
        </w:rPr>
        <w:t>7</w:t>
      </w:r>
      <w:r w:rsidRPr="207F348F" w:rsidR="4AA40379">
        <w:rPr>
          <w:rFonts w:cs="Arial"/>
        </w:rPr>
        <w:t>0</w:t>
      </w:r>
      <w:r w:rsidRPr="207F348F" w:rsidR="007347D4">
        <w:rPr>
          <w:rFonts w:cs="Arial"/>
        </w:rPr>
        <w:t>.2025</w:t>
      </w:r>
    </w:p>
    <w:p w:rsidR="00216692" w:rsidP="00216692" w:rsidRDefault="00216692" w14:paraId="6E0CD0B1" w14:textId="7777777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:rsidRPr="00080520" w:rsidR="00561FDB" w:rsidP="00216692" w:rsidRDefault="00561FDB" w14:paraId="4B974346" w14:textId="77777777">
      <w:pPr>
        <w:tabs>
          <w:tab w:val="left" w:pos="1083"/>
        </w:tabs>
        <w:rPr>
          <w:rFonts w:cs="Arial"/>
        </w:rPr>
      </w:pPr>
    </w:p>
    <w:p w:rsidR="00216692" w:rsidP="00216692" w:rsidRDefault="00216692" w14:paraId="2AF7631A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216692" w:rsidP="00216692" w:rsidRDefault="00216692" w14:paraId="6FA1A3ED" w14:textId="77777777">
      <w:pPr>
        <w:tabs>
          <w:tab w:val="left" w:pos="1083"/>
        </w:tabs>
        <w:rPr>
          <w:rFonts w:cs="Arial"/>
        </w:rPr>
      </w:pPr>
    </w:p>
    <w:p w:rsidR="00216692" w:rsidP="00216692" w:rsidRDefault="00216692" w14:paraId="271A9FE1" w14:textId="1277E0B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:rsidR="00590AA7" w:rsidP="00216692" w:rsidRDefault="00590AA7" w14:paraId="1BF45E2B" w14:textId="08CD4601">
      <w:pPr>
        <w:tabs>
          <w:tab w:val="left" w:pos="1083"/>
        </w:tabs>
        <w:rPr>
          <w:rFonts w:cs="Arial"/>
        </w:rPr>
      </w:pPr>
    </w:p>
    <w:p w:rsidR="00590AA7" w:rsidP="00216692" w:rsidRDefault="00590AA7" w14:paraId="4603588C" w14:textId="760C9D25">
      <w:pPr>
        <w:tabs>
          <w:tab w:val="left" w:pos="1083"/>
        </w:tabs>
        <w:rPr>
          <w:rFonts w:cs="Arial"/>
        </w:rPr>
      </w:pPr>
      <w:r>
        <w:rPr>
          <w:rFonts w:cs="Arial"/>
        </w:rPr>
        <w:t>Številka sklopa:_____________________________________________________________</w:t>
      </w:r>
    </w:p>
    <w:p w:rsidRPr="00080520" w:rsidR="00216692" w:rsidP="00216692" w:rsidRDefault="00216692" w14:paraId="43743A0E" w14:textId="77777777">
      <w:pPr>
        <w:tabs>
          <w:tab w:val="left" w:pos="1083"/>
        </w:tabs>
        <w:rPr>
          <w:rFonts w:cs="Arial"/>
        </w:rPr>
      </w:pPr>
    </w:p>
    <w:p w:rsidRPr="00080520" w:rsidR="00216692" w:rsidP="00216692" w:rsidRDefault="00216692" w14:paraId="5CE3F138" w14:textId="52613A96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Pr="00080520" w:rsidR="00561FDB" w:rsidTr="00561FDB" w14:paraId="32DDECF2" w14:textId="77777777">
        <w:trPr>
          <w:trHeight w:val="504"/>
        </w:trPr>
        <w:tc>
          <w:tcPr>
            <w:tcW w:w="634" w:type="dxa"/>
            <w:vAlign w:val="center"/>
          </w:tcPr>
          <w:p w:rsidRPr="001A5069" w:rsidR="00561FDB" w:rsidP="001317D0" w:rsidRDefault="00561FDB" w14:paraId="2FA9CBC9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:rsidRPr="001A5069" w:rsidR="00561FDB" w:rsidP="001317D0" w:rsidRDefault="00561FDB" w14:paraId="1FFB9AB7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:rsidRPr="001A5069" w:rsidR="00561FDB" w:rsidP="001317D0" w:rsidRDefault="00561FDB" w14:paraId="126B16E8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:rsidRPr="001A5069" w:rsidR="00561FDB" w:rsidP="001317D0" w:rsidRDefault="00561FDB" w14:paraId="315A6D24" w14:textId="77777777">
            <w:pPr>
              <w:jc w:val="center"/>
              <w:rPr>
                <w:rFonts w:cs="Arial"/>
              </w:rPr>
            </w:pPr>
          </w:p>
          <w:p w:rsidRPr="001A5069" w:rsidR="00561FDB" w:rsidP="001317D0" w:rsidRDefault="00561FDB" w14:paraId="7519D405" w14:textId="6076217F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:rsidRPr="001A5069" w:rsidR="00561FDB" w:rsidP="001317D0" w:rsidRDefault="00DC1616" w14:paraId="7AE7AAC4" w14:textId="72FA17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:rsidRPr="001A5069" w:rsidR="00561FDB" w:rsidP="001317D0" w:rsidRDefault="00561FDB" w14:paraId="1F11170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Pr="00080520" w:rsidR="00561FDB" w:rsidTr="00561FDB" w14:paraId="67662077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06D7DBB4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:rsidRPr="00080520" w:rsidR="00561FDB" w:rsidP="001317D0" w:rsidRDefault="00561FDB" w14:paraId="22144F6D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="00561FDB" w:rsidP="001317D0" w:rsidRDefault="00561FDB" w14:paraId="0037C392" w14:textId="77777777">
            <w:pPr>
              <w:rPr>
                <w:rFonts w:cs="Arial"/>
              </w:rPr>
            </w:pPr>
          </w:p>
          <w:p w:rsidRPr="00080520" w:rsidR="00561FDB" w:rsidP="001317D0" w:rsidRDefault="00561FDB" w14:paraId="765669A3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6C1F9BDB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3AB22B6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275F673A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52DCC692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148EE51B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53F87249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:rsidRPr="00080520" w:rsidR="00561FDB" w:rsidP="001317D0" w:rsidRDefault="00561FDB" w14:paraId="7D453A6D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="00561FDB" w:rsidP="001317D0" w:rsidRDefault="00561FDB" w14:paraId="63DF549E" w14:textId="77777777">
            <w:pPr>
              <w:rPr>
                <w:rFonts w:cs="Arial"/>
              </w:rPr>
            </w:pPr>
          </w:p>
          <w:p w:rsidRPr="00080520" w:rsidR="00561FDB" w:rsidP="001317D0" w:rsidRDefault="00561FDB" w14:paraId="09BE1655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5C6B61B1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E8FA097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071079CE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6E21D6A1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2BE5302C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48F807BD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:rsidRPr="00080520" w:rsidR="00561FDB" w:rsidP="001317D0" w:rsidRDefault="00561FDB" w14:paraId="6E4DA9B6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Pr="00080520" w:rsidR="00561FDB" w:rsidP="001317D0" w:rsidRDefault="00561FDB" w14:paraId="347492F8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773704A3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4B9EB89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3B8DA63C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5EE659D8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4EB6ABF7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1275D65D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:rsidRPr="00080520" w:rsidR="00561FDB" w:rsidP="001317D0" w:rsidRDefault="00561FDB" w14:paraId="4DAD611C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Pr="00080520" w:rsidR="00561FDB" w:rsidP="001317D0" w:rsidRDefault="00561FDB" w14:paraId="0F735946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57348DB2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62CD982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51A0FCA9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166D777C" w14:textId="77777777">
            <w:pPr>
              <w:rPr>
                <w:rFonts w:cs="Arial"/>
              </w:rPr>
            </w:pPr>
          </w:p>
        </w:tc>
      </w:tr>
    </w:tbl>
    <w:p w:rsidRPr="00536D3B" w:rsidR="00216692" w:rsidP="00216692" w:rsidRDefault="00216692" w14:paraId="50F00171" w14:textId="77777777">
      <w:pPr>
        <w:jc w:val="both"/>
        <w:rPr>
          <w:rFonts w:cs="Arial"/>
          <w:sz w:val="20"/>
          <w:szCs w:val="20"/>
        </w:rPr>
      </w:pPr>
    </w:p>
    <w:p w:rsidR="00216692" w:rsidP="00216692" w:rsidRDefault="00216692" w14:paraId="227421C5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Pr="000F3639" w:rsidR="00216692" w:rsidP="00216692" w:rsidRDefault="00216692" w14:paraId="5C40549D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Podpis zakonitega zastopnika in žig</w:t>
      </w:r>
    </w:p>
    <w:p w:rsidR="00216692" w:rsidP="00216692" w:rsidRDefault="00216692" w14:paraId="2AFAE0E8" w14:textId="77777777">
      <w:pPr>
        <w:jc w:val="both"/>
        <w:rPr>
          <w:rFonts w:cs="Arial"/>
          <w:i/>
        </w:rPr>
      </w:pPr>
    </w:p>
    <w:p w:rsidRPr="005B4793" w:rsidR="00590AA7" w:rsidP="00590AA7" w:rsidRDefault="006F104A" w14:paraId="35DE5635" w14:textId="77777777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  <w:r w:rsidR="00590AA7">
        <w:rPr>
          <w:rFonts w:cs="Arial"/>
          <w:i/>
        </w:rPr>
        <w:t xml:space="preserve"> </w:t>
      </w:r>
      <w:bookmarkStart w:name="_Hlk190781160" w:id="0"/>
      <w:r w:rsidR="00590AA7">
        <w:rPr>
          <w:rFonts w:cs="Arial"/>
          <w:i/>
        </w:rPr>
        <w:t>V kolikor se ponudnik prijavlja na oba sklopa je potrebno obrazec izpolniti za vsak sklop posebej.</w:t>
      </w:r>
    </w:p>
    <w:bookmarkEnd w:id="0"/>
    <w:p w:rsidRPr="006F104A" w:rsidR="00ED5254" w:rsidP="006F104A" w:rsidRDefault="00ED5254" w14:paraId="2A7CB2B2" w14:textId="3BD357DC">
      <w:pPr>
        <w:jc w:val="both"/>
        <w:rPr>
          <w:rFonts w:cs="Arial"/>
          <w:i/>
        </w:rPr>
      </w:pPr>
    </w:p>
    <w:sectPr w:rsidRPr="006F104A" w:rsidR="00ED5254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6FF7" w:rsidRDefault="00246FF7" w14:paraId="2D25D0CD" w14:textId="77777777">
      <w:r>
        <w:separator/>
      </w:r>
    </w:p>
  </w:endnote>
  <w:endnote w:type="continuationSeparator" w:id="0">
    <w:p w:rsidR="00246FF7" w:rsidRDefault="00246FF7" w14:paraId="7E7D2C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00A20378" w14:textId="03802BA2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4245" w:type="dxa"/>
      <w:tblInd w:w="38" w:type="dxa"/>
      <w:tblLook w:val="01E0" w:firstRow="1" w:lastRow="1" w:firstColumn="1" w:lastColumn="1" w:noHBand="0" w:noVBand="0"/>
    </w:tblPr>
    <w:tblGrid>
      <w:gridCol w:w="4605"/>
      <w:gridCol w:w="9640"/>
    </w:tblGrid>
    <w:tr w:rsidRPr="00A1445A" w:rsidR="00370866" w:rsidTr="002A2DB4" w14:paraId="207EFCD7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05162910" w14:textId="6DF74EDC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:rsidR="002A2DB4" w:rsidP="00A1445A" w:rsidRDefault="002A2DB4" w14:paraId="7CFD9E6B" w14:textId="7DD2614B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 wp14:anchorId="39A73831" wp14:editId="09CFA3FA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2A2DB4" w14:paraId="3E32088E" w14:textId="28486955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color w:val="000000"/>
            </w:rPr>
            <w:t>1</w:t>
          </w:r>
        </w:p>
      </w:tc>
    </w:tr>
  </w:tbl>
  <w:p w:rsidRPr="00FC6CF0" w:rsidR="00370866" w:rsidRDefault="00370866" w14:paraId="42B681FF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6FF7" w:rsidRDefault="00246FF7" w14:paraId="375F9EBD" w14:textId="77777777">
      <w:r>
        <w:separator/>
      </w:r>
    </w:p>
  </w:footnote>
  <w:footnote w:type="continuationSeparator" w:id="0">
    <w:p w:rsidR="00246FF7" w:rsidRDefault="00246FF7" w14:paraId="08EE8ED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:rsidTr="664B3DF7" w14:paraId="6EF92F27" w14:textId="77777777">
      <w:trPr>
        <w:trHeight w:val="300"/>
      </w:trPr>
      <w:tc>
        <w:tcPr>
          <w:tcW w:w="4665" w:type="dxa"/>
        </w:tcPr>
        <w:p w:rsidR="664B3DF7" w:rsidP="664B3DF7" w:rsidRDefault="664B3DF7" w14:paraId="620B677C" w14:textId="16B45911">
          <w:pPr>
            <w:pStyle w:val="Glava"/>
            <w:ind w:left="-115"/>
          </w:pPr>
        </w:p>
      </w:tc>
      <w:tc>
        <w:tcPr>
          <w:tcW w:w="4665" w:type="dxa"/>
        </w:tcPr>
        <w:p w:rsidR="664B3DF7" w:rsidP="664B3DF7" w:rsidRDefault="664B3DF7" w14:paraId="465BB9CC" w14:textId="590EAD62">
          <w:pPr>
            <w:pStyle w:val="Glava"/>
            <w:jc w:val="center"/>
          </w:pPr>
        </w:p>
      </w:tc>
      <w:tc>
        <w:tcPr>
          <w:tcW w:w="4665" w:type="dxa"/>
        </w:tcPr>
        <w:p w:rsidR="664B3DF7" w:rsidP="664B3DF7" w:rsidRDefault="664B3DF7" w14:paraId="4B02D003" w14:textId="03045E40">
          <w:pPr>
            <w:pStyle w:val="Glava"/>
            <w:ind w:right="-115"/>
            <w:jc w:val="right"/>
          </w:pPr>
        </w:p>
      </w:tc>
    </w:tr>
  </w:tbl>
  <w:p w:rsidR="664B3DF7" w:rsidP="664B3DF7" w:rsidRDefault="664B3DF7" w14:paraId="18519B32" w14:textId="384438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Pr="00561FDB" w:rsidR="00561FDB" w:rsidTr="00561FDB" w14:paraId="3B419AE0" w14:textId="77777777">
      <w:trPr>
        <w:trHeight w:val="249"/>
      </w:trPr>
      <w:tc>
        <w:tcPr>
          <w:tcW w:w="6278" w:type="dxa"/>
          <w:tcBorders>
            <w:bottom w:val="single" w:color="auto" w:sz="4" w:space="0"/>
          </w:tcBorders>
          <w:shd w:val="clear" w:color="auto" w:fill="auto"/>
        </w:tcPr>
        <w:p w:rsidRPr="00561FDB" w:rsidR="00561FDB" w:rsidP="00561FDB" w:rsidRDefault="002A2DB4" w14:paraId="231B9BFC" w14:textId="06B7D40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54DC059" wp14:editId="2D29AD6F">
                <wp:extent cx="1374513" cy="519894"/>
                <wp:effectExtent l="0" t="0" r="0" b="0"/>
                <wp:docPr id="1645733667" name="Slika 1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5733667" name="Slika 1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3415" cy="5232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4" w:type="dxa"/>
          <w:tcBorders>
            <w:bottom w:val="single" w:color="auto" w:sz="4" w:space="0"/>
          </w:tcBorders>
          <w:shd w:val="clear" w:color="auto" w:fill="auto"/>
        </w:tcPr>
        <w:p w:rsidRPr="00561FDB" w:rsidR="00561FDB" w:rsidP="00561FDB" w:rsidRDefault="00561FDB" w14:paraId="753BE364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561FDB" w:rsidR="00561FDB" w:rsidP="00561FDB" w:rsidRDefault="00561FDB" w14:paraId="158F7329" w14:textId="44A9137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61FDB" w:rsidR="00561FDB" w:rsidTr="00561FDB" w14:paraId="5DB42A1D" w14:textId="77777777">
      <w:trPr>
        <w:trHeight w:val="244"/>
      </w:trPr>
      <w:tc>
        <w:tcPr>
          <w:tcW w:w="6278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5EDF58F1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39640006" w14:textId="77777777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4C61C44A" w14:textId="4E293113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:rsidRPr="00561FDB" w:rsidR="00561FDB" w:rsidP="00561FDB" w:rsidRDefault="00561FDB" w14:paraId="63C09591" w14:textId="77777777"/>
  <w:p w:rsidRPr="00561FDB" w:rsidR="00561FDB" w:rsidP="00561FDB" w:rsidRDefault="00561FDB" w14:paraId="6E36BF41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561FDB" w:rsidR="00561FDB" w:rsidP="00561FDB" w:rsidRDefault="00561FDB" w14:paraId="455409D0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FC6CF0" w:rsidR="00370866" w:rsidRDefault="00370866" w14:paraId="09518115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2086107955">
    <w:abstractNumId w:val="4"/>
  </w:num>
  <w:num w:numId="2" w16cid:durableId="1547450877">
    <w:abstractNumId w:val="6"/>
  </w:num>
  <w:num w:numId="3" w16cid:durableId="708803304">
    <w:abstractNumId w:val="3"/>
  </w:num>
  <w:num w:numId="4" w16cid:durableId="1740204699">
    <w:abstractNumId w:val="1"/>
  </w:num>
  <w:num w:numId="5" w16cid:durableId="1932084076">
    <w:abstractNumId w:val="5"/>
  </w:num>
  <w:num w:numId="6" w16cid:durableId="682896524">
    <w:abstractNumId w:val="0"/>
  </w:num>
  <w:num w:numId="7" w16cid:durableId="1777402065">
    <w:abstractNumId w:val="8"/>
  </w:num>
  <w:num w:numId="8" w16cid:durableId="205219647">
    <w:abstractNumId w:val="7"/>
  </w:num>
  <w:num w:numId="9" w16cid:durableId="83958773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0F6805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46FF7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2DB4"/>
    <w:rsid w:val="002A6A46"/>
    <w:rsid w:val="002B28E0"/>
    <w:rsid w:val="002C5CC5"/>
    <w:rsid w:val="002C7410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42A7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81CDD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90AA7"/>
    <w:rsid w:val="005A2E7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09E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347D4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0B2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1A1D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82BA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344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64DFA"/>
    <w:rsid w:val="00C71FA6"/>
    <w:rsid w:val="00C82B34"/>
    <w:rsid w:val="00C9531D"/>
    <w:rsid w:val="00C97729"/>
    <w:rsid w:val="00CA54F0"/>
    <w:rsid w:val="00CB008E"/>
    <w:rsid w:val="00CB0D95"/>
    <w:rsid w:val="00CB1F5E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0E29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207F348F"/>
    <w:rsid w:val="33FC3D96"/>
    <w:rsid w:val="432FDFF5"/>
    <w:rsid w:val="4AA40379"/>
    <w:rsid w:val="4E5BD514"/>
    <w:rsid w:val="4E7ABA90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CF6D48-2170-41D2-B839-3A2ECCD8F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28902-9242-4B31-B3F9-794EB1A46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72</revision>
  <lastPrinted>2016-06-20T06:36:00.0000000Z</lastPrinted>
  <dcterms:created xsi:type="dcterms:W3CDTF">2015-08-19T11:27:00.0000000Z</dcterms:created>
  <dcterms:modified xsi:type="dcterms:W3CDTF">2025-04-22T08:52:54.3245683Z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